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BC051" w14:textId="77777777" w:rsidR="00205E8A" w:rsidRDefault="00205E8A" w:rsidP="00205E8A">
      <w:r>
        <w:rPr>
          <w:u w:val="single"/>
        </w:rPr>
        <w:t>Thomas CRAWFORD</w:t>
      </w:r>
      <w:r>
        <w:t xml:space="preserve">   </w:t>
      </w:r>
      <w:proofErr w:type="gramStart"/>
      <w:r>
        <w:t xml:space="preserve">   (</w:t>
      </w:r>
      <w:proofErr w:type="gramEnd"/>
      <w:r>
        <w:t>fl.1477)</w:t>
      </w:r>
    </w:p>
    <w:p w14:paraId="0F5DD399" w14:textId="77777777" w:rsidR="00205E8A" w:rsidRDefault="00205E8A" w:rsidP="00205E8A">
      <w:r>
        <w:t>of London. Weaver.</w:t>
      </w:r>
    </w:p>
    <w:p w14:paraId="1D8B44D7" w14:textId="77777777" w:rsidR="00205E8A" w:rsidRDefault="00205E8A" w:rsidP="00205E8A"/>
    <w:p w14:paraId="02DC9EB0" w14:textId="77777777" w:rsidR="00205E8A" w:rsidRDefault="00205E8A" w:rsidP="00205E8A"/>
    <w:p w14:paraId="64C06A5A" w14:textId="77777777" w:rsidR="00205E8A" w:rsidRDefault="00205E8A" w:rsidP="00205E8A">
      <w:r>
        <w:t xml:space="preserve">  2 May1477</w:t>
      </w:r>
      <w:r>
        <w:tab/>
        <w:t>Gift of his goods and chattels to Sir Ralph Verney(q.v.), William Danvers of</w:t>
      </w:r>
    </w:p>
    <w:p w14:paraId="44BCE32D" w14:textId="77777777" w:rsidR="00205E8A" w:rsidRDefault="00205E8A" w:rsidP="00205E8A">
      <w:r>
        <w:tab/>
      </w:r>
      <w:r>
        <w:tab/>
        <w:t>London, gentleman(q.v.), and John Benham of London, mercer(q.v.).</w:t>
      </w:r>
    </w:p>
    <w:p w14:paraId="1D641615" w14:textId="77777777" w:rsidR="00205E8A" w:rsidRDefault="00205E8A" w:rsidP="00205E8A">
      <w:r>
        <w:tab/>
      </w:r>
      <w:r>
        <w:tab/>
        <w:t>(C.C.R. 1476-85 p.108)</w:t>
      </w:r>
    </w:p>
    <w:p w14:paraId="23AFEA37" w14:textId="77777777" w:rsidR="00205E8A" w:rsidRDefault="00205E8A" w:rsidP="00205E8A"/>
    <w:p w14:paraId="2EB8F781" w14:textId="77777777" w:rsidR="00205E8A" w:rsidRDefault="00205E8A" w:rsidP="00205E8A"/>
    <w:p w14:paraId="08FBDA32" w14:textId="77777777" w:rsidR="00205E8A" w:rsidRDefault="00205E8A" w:rsidP="00205E8A">
      <w:r>
        <w:t>3 August 2021</w:t>
      </w:r>
    </w:p>
    <w:p w14:paraId="75245F5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8FC43" w14:textId="77777777" w:rsidR="00205E8A" w:rsidRDefault="00205E8A" w:rsidP="009139A6">
      <w:r>
        <w:separator/>
      </w:r>
    </w:p>
  </w:endnote>
  <w:endnote w:type="continuationSeparator" w:id="0">
    <w:p w14:paraId="60CB423F" w14:textId="77777777" w:rsidR="00205E8A" w:rsidRDefault="00205E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7C6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F38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D4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B4BCE" w14:textId="77777777" w:rsidR="00205E8A" w:rsidRDefault="00205E8A" w:rsidP="009139A6">
      <w:r>
        <w:separator/>
      </w:r>
    </w:p>
  </w:footnote>
  <w:footnote w:type="continuationSeparator" w:id="0">
    <w:p w14:paraId="36FF49B4" w14:textId="77777777" w:rsidR="00205E8A" w:rsidRDefault="00205E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57F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07C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B8A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E8A"/>
    <w:rsid w:val="000666E0"/>
    <w:rsid w:val="00205E8A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6010C2"/>
  <w15:chartTrackingRefBased/>
  <w15:docId w15:val="{283DAA63-FE8D-41B4-BE1E-1C579F5BA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2021-08-03T20:07:00Z</dcterms:created>
  <dcterms:modified xsi:type="dcterms:W3CDTF">2021-08-03T20:07:00Z</dcterms:modified>
</cp:coreProperties>
</file>